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13"/>
        <w:gridCol w:w="5808"/>
        <w:gridCol w:w="1985"/>
        <w:gridCol w:w="660"/>
        <w:gridCol w:w="2742"/>
        <w:gridCol w:w="375"/>
        <w:gridCol w:w="2453"/>
        <w:gridCol w:w="574"/>
        <w:gridCol w:w="560"/>
        <w:gridCol w:w="7"/>
        <w:gridCol w:w="273"/>
        <w:gridCol w:w="153"/>
        <w:gridCol w:w="427"/>
      </w:tblGrid>
      <w:tr w:rsidR="00C92154" w:rsidTr="006E646B">
        <w:trPr>
          <w:trHeight w:hRule="exact" w:val="13773"/>
          <w:jc w:val="right"/>
        </w:trPr>
        <w:tc>
          <w:tcPr>
            <w:tcW w:w="21830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92154" w:rsidRDefault="00C92154">
            <w:pPr>
              <w:rPr>
                <w:sz w:val="16"/>
              </w:rPr>
            </w:pPr>
          </w:p>
        </w:tc>
      </w:tr>
      <w:tr w:rsidR="001572EA" w:rsidTr="009769A9">
        <w:trPr>
          <w:cantSplit/>
          <w:trHeight w:hRule="exact" w:val="397"/>
          <w:jc w:val="right"/>
        </w:trPr>
        <w:tc>
          <w:tcPr>
            <w:tcW w:w="11621" w:type="dxa"/>
            <w:gridSpan w:val="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1572EA" w:rsidRDefault="001572EA">
            <w:pPr>
              <w:rPr>
                <w:sz w:val="16"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72EA" w:rsidRDefault="005036C8">
            <w:pPr>
              <w:jc w:val="center"/>
              <w:rPr>
                <w:sz w:val="16"/>
              </w:rPr>
            </w:pPr>
            <w:r>
              <w:rPr>
                <w:noProof/>
                <w:sz w:val="16"/>
                <w:lang w:val="es-MX" w:eastAsia="es-MX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-464820</wp:posOffset>
                  </wp:positionV>
                  <wp:extent cx="985520" cy="467360"/>
                  <wp:effectExtent l="19050" t="0" r="5080" b="0"/>
                  <wp:wrapSquare wrapText="bothSides"/>
                  <wp:docPr id="1" name="Imagen 2" descr="Logo - YPFB Transierrap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- YPFB Transierrap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467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2EA" w:rsidRPr="004779C1" w:rsidRDefault="0041781E">
            <w:pPr>
              <w:jc w:val="center"/>
              <w:rPr>
                <w:sz w:val="22"/>
                <w:szCs w:val="22"/>
              </w:rPr>
            </w:pPr>
            <w:r w:rsidRPr="004779C1">
              <w:rPr>
                <w:sz w:val="22"/>
                <w:szCs w:val="22"/>
              </w:rPr>
              <w:t>MEMORIA DE CALCULO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572EA" w:rsidRDefault="001572EA">
            <w:pPr>
              <w:spacing w:before="10"/>
              <w:ind w:left="28"/>
              <w:rPr>
                <w:sz w:val="16"/>
              </w:rPr>
            </w:pPr>
            <w:r>
              <w:rPr>
                <w:sz w:val="14"/>
              </w:rPr>
              <w:t>Nº</w:t>
            </w:r>
          </w:p>
        </w:tc>
        <w:tc>
          <w:tcPr>
            <w:tcW w:w="3594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72EA" w:rsidRPr="0041781E" w:rsidRDefault="0041781E" w:rsidP="0041781E">
            <w:pPr>
              <w:spacing w:before="10"/>
              <w:jc w:val="center"/>
              <w:rPr>
                <w:sz w:val="22"/>
                <w:szCs w:val="22"/>
              </w:rPr>
            </w:pPr>
            <w:r w:rsidRPr="0041781E">
              <w:rPr>
                <w:sz w:val="22"/>
                <w:szCs w:val="22"/>
              </w:rPr>
              <w:t>05-MC-96.12-941-001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1572EA" w:rsidRDefault="001572EA">
            <w:pPr>
              <w:spacing w:before="10"/>
              <w:ind w:left="28"/>
              <w:rPr>
                <w:sz w:val="14"/>
              </w:rPr>
            </w:pPr>
            <w:r>
              <w:rPr>
                <w:sz w:val="14"/>
              </w:rPr>
              <w:t>REV.</w:t>
            </w:r>
          </w:p>
        </w:tc>
        <w:tc>
          <w:tcPr>
            <w:tcW w:w="42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72EA" w:rsidRPr="0041781E" w:rsidRDefault="0041781E" w:rsidP="001572EA">
            <w:pPr>
              <w:spacing w:before="10"/>
              <w:ind w:left="28"/>
              <w:jc w:val="center"/>
              <w:rPr>
                <w:sz w:val="22"/>
                <w:szCs w:val="22"/>
              </w:rPr>
            </w:pPr>
            <w:r w:rsidRPr="0041781E">
              <w:rPr>
                <w:sz w:val="22"/>
                <w:szCs w:val="22"/>
              </w:rPr>
              <w:t>A</w:t>
            </w:r>
          </w:p>
        </w:tc>
      </w:tr>
      <w:tr w:rsidR="001572EA" w:rsidTr="009769A9">
        <w:trPr>
          <w:cantSplit/>
          <w:trHeight w:hRule="exact" w:val="340"/>
          <w:jc w:val="right"/>
        </w:trPr>
        <w:tc>
          <w:tcPr>
            <w:tcW w:w="1162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572EA" w:rsidRDefault="001572EA">
            <w:pPr>
              <w:rPr>
                <w:sz w:val="16"/>
              </w:rPr>
            </w:pPr>
          </w:p>
        </w:tc>
        <w:tc>
          <w:tcPr>
            <w:tcW w:w="198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572EA" w:rsidRDefault="001572EA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1572EA" w:rsidRDefault="001572EA">
            <w:pPr>
              <w:spacing w:before="10"/>
              <w:ind w:left="28"/>
              <w:rPr>
                <w:sz w:val="14"/>
              </w:rPr>
            </w:pPr>
            <w:r>
              <w:rPr>
                <w:sz w:val="14"/>
              </w:rPr>
              <w:t>ÁREA:</w:t>
            </w:r>
          </w:p>
        </w:tc>
        <w:tc>
          <w:tcPr>
            <w:tcW w:w="557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2EA" w:rsidRPr="0041781E" w:rsidRDefault="00FF3631" w:rsidP="002C15B5">
            <w:pPr>
              <w:spacing w:before="1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AREA </w:t>
            </w:r>
            <w:proofErr w:type="spellStart"/>
            <w:r>
              <w:rPr>
                <w:sz w:val="22"/>
                <w:szCs w:val="22"/>
              </w:rPr>
              <w:t>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AREA</w:t>
            </w:r>
            <w:proofErr w:type="spellEnd"/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72EA" w:rsidRDefault="0041781E">
            <w:pPr>
              <w:spacing w:before="10"/>
              <w:ind w:left="28"/>
              <w:rPr>
                <w:sz w:val="16"/>
              </w:rPr>
            </w:pPr>
            <w:r>
              <w:rPr>
                <w:sz w:val="14"/>
              </w:rPr>
              <w:t>HOJA</w:t>
            </w:r>
          </w:p>
        </w:tc>
        <w:tc>
          <w:tcPr>
            <w:tcW w:w="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572EA" w:rsidRPr="0041781E" w:rsidRDefault="0041781E">
            <w:pPr>
              <w:jc w:val="center"/>
              <w:rPr>
                <w:sz w:val="20"/>
              </w:rPr>
            </w:pPr>
            <w:proofErr w:type="gramStart"/>
            <w:r w:rsidRPr="0041781E">
              <w:rPr>
                <w:sz w:val="20"/>
              </w:rPr>
              <w:t>2</w:t>
            </w:r>
            <w:proofErr w:type="gramEnd"/>
          </w:p>
        </w:tc>
        <w:tc>
          <w:tcPr>
            <w:tcW w:w="2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572EA" w:rsidRDefault="001572EA">
            <w:pPr>
              <w:spacing w:before="10"/>
              <w:ind w:left="28"/>
              <w:jc w:val="center"/>
              <w:rPr>
                <w:sz w:val="16"/>
              </w:rPr>
            </w:pPr>
            <w:proofErr w:type="gramStart"/>
            <w:r w:rsidRPr="005036C8">
              <w:rPr>
                <w:sz w:val="20"/>
              </w:rPr>
              <w:t>de</w:t>
            </w:r>
            <w:proofErr w:type="gramEnd"/>
          </w:p>
        </w:tc>
        <w:tc>
          <w:tcPr>
            <w:tcW w:w="580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72EA" w:rsidRDefault="0041781E">
            <w:pPr>
              <w:jc w:val="center"/>
              <w:rPr>
                <w:sz w:val="16"/>
              </w:rPr>
            </w:pPr>
            <w:r w:rsidRPr="005036C8">
              <w:rPr>
                <w:sz w:val="20"/>
              </w:rPr>
              <w:t>10</w:t>
            </w:r>
          </w:p>
        </w:tc>
      </w:tr>
      <w:tr w:rsidR="004779C1" w:rsidTr="008F19D2">
        <w:trPr>
          <w:cantSplit/>
          <w:trHeight w:val="682"/>
          <w:jc w:val="right"/>
        </w:trPr>
        <w:tc>
          <w:tcPr>
            <w:tcW w:w="1162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79C1" w:rsidRDefault="004779C1">
            <w:pPr>
              <w:rPr>
                <w:sz w:val="16"/>
              </w:rPr>
            </w:pPr>
          </w:p>
        </w:tc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79C1" w:rsidRDefault="004779C1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4779C1" w:rsidRDefault="004779C1">
            <w:pPr>
              <w:spacing w:before="10"/>
              <w:ind w:left="28"/>
              <w:rPr>
                <w:sz w:val="14"/>
              </w:rPr>
            </w:pPr>
            <w:r>
              <w:rPr>
                <w:sz w:val="14"/>
              </w:rPr>
              <w:t>TITULO:</w:t>
            </w:r>
          </w:p>
        </w:tc>
        <w:tc>
          <w:tcPr>
            <w:tcW w:w="7564" w:type="dxa"/>
            <w:gridSpan w:val="9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79C1" w:rsidRPr="001572EA" w:rsidRDefault="004779C1" w:rsidP="004779C1">
            <w:pPr>
              <w:spacing w:before="10"/>
              <w:ind w:left="10"/>
              <w:jc w:val="center"/>
              <w:rPr>
                <w:sz w:val="18"/>
                <w:szCs w:val="18"/>
              </w:rPr>
            </w:pPr>
            <w:r w:rsidRPr="0041781E">
              <w:rPr>
                <w:sz w:val="22"/>
                <w:szCs w:val="22"/>
              </w:rPr>
              <w:t>ANALISIS DE ESTRESS</w:t>
            </w:r>
          </w:p>
        </w:tc>
      </w:tr>
      <w:tr w:rsidR="006E646B" w:rsidTr="008F19D2">
        <w:trPr>
          <w:cantSplit/>
          <w:trHeight w:val="347"/>
          <w:jc w:val="right"/>
        </w:trPr>
        <w:tc>
          <w:tcPr>
            <w:tcW w:w="5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E646B" w:rsidRPr="00E969E1" w:rsidRDefault="006E646B" w:rsidP="008F19D2">
            <w:pPr>
              <w:spacing w:before="100" w:beforeAutospacing="1"/>
              <w:ind w:left="143"/>
              <w:rPr>
                <w:sz w:val="16"/>
                <w:szCs w:val="16"/>
              </w:rPr>
            </w:pPr>
            <w:r w:rsidRPr="00E969E1">
              <w:rPr>
                <w:rFonts w:cs="Arial"/>
                <w:sz w:val="16"/>
                <w:szCs w:val="16"/>
                <w:lang w:val="es-BO"/>
              </w:rPr>
              <w:t>PADRONIZADO POR LA NORMA PETROBRAS N-0381 - REV. G</w:t>
            </w:r>
          </w:p>
        </w:tc>
        <w:tc>
          <w:tcPr>
            <w:tcW w:w="16017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46B" w:rsidRPr="00E969E1" w:rsidRDefault="006E646B" w:rsidP="008F19D2">
            <w:pPr>
              <w:spacing w:before="10"/>
              <w:ind w:left="10" w:right="424"/>
              <w:jc w:val="right"/>
              <w:rPr>
                <w:sz w:val="16"/>
                <w:szCs w:val="16"/>
              </w:rPr>
            </w:pPr>
            <w:r w:rsidRPr="00E969E1">
              <w:rPr>
                <w:rFonts w:cs="Arial"/>
                <w:sz w:val="16"/>
                <w:szCs w:val="16"/>
                <w:lang w:val="es-BO"/>
              </w:rPr>
              <w:t>LAS INFORMACIONES DE ESTE DOCUMENTO SON PROPIEDAD DE TRANSIERRA S.A.,  SIENDO PROHIBIDA LA UTILIZACIÓN FUERA DE SU FINALIDAD.</w:t>
            </w:r>
          </w:p>
        </w:tc>
      </w:tr>
    </w:tbl>
    <w:p w:rsidR="00C92154" w:rsidRPr="009231B7" w:rsidRDefault="00C92154">
      <w:pPr>
        <w:jc w:val="right"/>
        <w:rPr>
          <w:color w:val="FFFFFF"/>
          <w:sz w:val="2"/>
          <w:szCs w:val="16"/>
        </w:rPr>
      </w:pPr>
    </w:p>
    <w:sectPr w:rsidR="00C92154" w:rsidRPr="009231B7" w:rsidSect="00306AAE">
      <w:pgSz w:w="23814" w:h="16840" w:orient="landscape" w:code="8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46B" w:rsidRDefault="006E646B">
      <w:r>
        <w:separator/>
      </w:r>
    </w:p>
  </w:endnote>
  <w:endnote w:type="continuationSeparator" w:id="1">
    <w:p w:rsidR="006E646B" w:rsidRDefault="006E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46B" w:rsidRDefault="006E646B">
      <w:r>
        <w:separator/>
      </w:r>
    </w:p>
  </w:footnote>
  <w:footnote w:type="continuationSeparator" w:id="1">
    <w:p w:rsidR="006E646B" w:rsidRDefault="006E6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5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4779C1"/>
    <w:rsid w:val="0008751F"/>
    <w:rsid w:val="00111A2E"/>
    <w:rsid w:val="001572EA"/>
    <w:rsid w:val="00234549"/>
    <w:rsid w:val="002370A1"/>
    <w:rsid w:val="00255789"/>
    <w:rsid w:val="002C15B5"/>
    <w:rsid w:val="00306AAE"/>
    <w:rsid w:val="003215A8"/>
    <w:rsid w:val="003F08D6"/>
    <w:rsid w:val="0041781E"/>
    <w:rsid w:val="004779C1"/>
    <w:rsid w:val="005036C8"/>
    <w:rsid w:val="00620498"/>
    <w:rsid w:val="006E646B"/>
    <w:rsid w:val="007027E4"/>
    <w:rsid w:val="007D7B2F"/>
    <w:rsid w:val="00823AA7"/>
    <w:rsid w:val="008A442E"/>
    <w:rsid w:val="008F19D2"/>
    <w:rsid w:val="009231B7"/>
    <w:rsid w:val="009769A9"/>
    <w:rsid w:val="0098054A"/>
    <w:rsid w:val="0099217C"/>
    <w:rsid w:val="009B5B30"/>
    <w:rsid w:val="00A37616"/>
    <w:rsid w:val="00AB3AFA"/>
    <w:rsid w:val="00B14914"/>
    <w:rsid w:val="00B157D4"/>
    <w:rsid w:val="00BC2CDA"/>
    <w:rsid w:val="00BF1EE1"/>
    <w:rsid w:val="00C92154"/>
    <w:rsid w:val="00D058A7"/>
    <w:rsid w:val="00D37D25"/>
    <w:rsid w:val="00D50024"/>
    <w:rsid w:val="00DE561F"/>
    <w:rsid w:val="00E969E1"/>
    <w:rsid w:val="00FC5595"/>
    <w:rsid w:val="00FF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751F"/>
    <w:rPr>
      <w:rFonts w:ascii="Arial" w:hAnsi="Arial"/>
      <w:sz w:val="24"/>
      <w:lang w:val="pt-BR" w:eastAsia="pt-BR"/>
    </w:rPr>
  </w:style>
  <w:style w:type="paragraph" w:styleId="Ttulo1">
    <w:name w:val="heading 1"/>
    <w:basedOn w:val="Normal"/>
    <w:next w:val="Ttulo2"/>
    <w:qFormat/>
    <w:rsid w:val="0008751F"/>
    <w:pPr>
      <w:keepNext/>
      <w:spacing w:before="360" w:after="240"/>
      <w:ind w:left="284" w:hanging="284"/>
      <w:outlineLvl w:val="0"/>
    </w:pPr>
    <w:rPr>
      <w:b/>
      <w:kern w:val="28"/>
      <w:sz w:val="28"/>
      <w:lang w:val="en-US"/>
    </w:rPr>
  </w:style>
  <w:style w:type="paragraph" w:styleId="Ttulo2">
    <w:name w:val="heading 2"/>
    <w:basedOn w:val="Normal"/>
    <w:qFormat/>
    <w:rsid w:val="0008751F"/>
    <w:pPr>
      <w:spacing w:before="120" w:after="120"/>
      <w:ind w:left="992" w:hanging="567"/>
      <w:jc w:val="both"/>
      <w:outlineLvl w:val="1"/>
    </w:pPr>
    <w:rPr>
      <w:sz w:val="22"/>
      <w:lang w:val="en-US"/>
    </w:rPr>
  </w:style>
  <w:style w:type="paragraph" w:styleId="Ttulo3">
    <w:name w:val="heading 3"/>
    <w:basedOn w:val="Normal"/>
    <w:next w:val="Normal"/>
    <w:qFormat/>
    <w:rsid w:val="0008751F"/>
    <w:pPr>
      <w:keepNext/>
      <w:spacing w:before="80"/>
      <w:outlineLvl w:val="2"/>
    </w:pPr>
    <w:rPr>
      <w:b/>
      <w:caps/>
      <w:sz w:val="16"/>
      <w:vertAlign w:val="superscri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08751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08751F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08751F"/>
  </w:style>
  <w:style w:type="paragraph" w:customStyle="1" w:styleId="Indice">
    <w:name w:val="Indice"/>
    <w:basedOn w:val="Ttulo1"/>
    <w:rsid w:val="0008751F"/>
    <w:pPr>
      <w:keepNext w:val="0"/>
      <w:spacing w:before="0" w:after="0" w:line="-567" w:lineRule="auto"/>
      <w:ind w:left="0" w:firstLine="0"/>
      <w:jc w:val="center"/>
      <w:outlineLvl w:val="9"/>
    </w:pPr>
    <w:rPr>
      <w:b w:val="0"/>
      <w:spacing w:val="60"/>
      <w:kern w:val="0"/>
      <w:sz w:val="32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is%20Documentos\Desktop\normas\N-0381l-Fig_A08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2785C-F0C6-46D1-91F8-4693D6F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N-0381l-Fig_A08</Template>
  <TotalTime>36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Nº_</vt:lpstr>
    </vt:vector>
  </TitlesOfParts>
  <Company>PETROBRAS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Nº_</dc:title>
  <dc:creator>ING-04</dc:creator>
  <cp:lastModifiedBy>ING-011</cp:lastModifiedBy>
  <cp:revision>8</cp:revision>
  <cp:lastPrinted>2000-08-15T13:58:00Z</cp:lastPrinted>
  <dcterms:created xsi:type="dcterms:W3CDTF">2012-11-28T18:47:00Z</dcterms:created>
  <dcterms:modified xsi:type="dcterms:W3CDTF">2015-05-18T16:11:00Z</dcterms:modified>
</cp:coreProperties>
</file>